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A1CC61" w14:textId="09DD12E1" w:rsidR="005572C9" w:rsidRDefault="00563437" w:rsidP="00C034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WHYTE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F7ACA21" w14:textId="301A78AA" w:rsidR="00563437" w:rsidRDefault="00563437" w:rsidP="00C034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00043B49" w14:textId="77777777" w:rsidR="00563437" w:rsidRDefault="00563437" w:rsidP="00C034F0">
      <w:pPr>
        <w:pStyle w:val="NoSpacing"/>
        <w:rPr>
          <w:rFonts w:cs="Times New Roman"/>
          <w:szCs w:val="24"/>
        </w:rPr>
      </w:pPr>
    </w:p>
    <w:p w14:paraId="1A16A941" w14:textId="77777777" w:rsidR="00563437" w:rsidRDefault="00563437" w:rsidP="00C034F0">
      <w:pPr>
        <w:pStyle w:val="NoSpacing"/>
        <w:rPr>
          <w:rFonts w:cs="Times New Roman"/>
          <w:szCs w:val="24"/>
        </w:rPr>
      </w:pPr>
    </w:p>
    <w:p w14:paraId="13ACCC1E" w14:textId="69287FC3" w:rsidR="00563437" w:rsidRDefault="00563437" w:rsidP="00C034F0">
      <w:pPr>
        <w:pStyle w:val="NoSpacing"/>
        <w:rPr>
          <w:rFonts w:cs="Times New Roman"/>
          <w:sz w:val="22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became apprenticed to Robert Parker of London, draper</w:t>
      </w:r>
      <w:r>
        <w:rPr>
          <w:rFonts w:cs="Times New Roman"/>
          <w:sz w:val="22"/>
        </w:rPr>
        <w:t>(q.v.).</w:t>
      </w:r>
    </w:p>
    <w:p w14:paraId="157700D7" w14:textId="77777777" w:rsidR="00563437" w:rsidRDefault="00563437" w:rsidP="00563437">
      <w:pPr>
        <w:pStyle w:val="NoSpacing"/>
        <w:rPr>
          <w:rFonts w:cs="Times New Roman"/>
          <w:szCs w:val="24"/>
        </w:rPr>
      </w:pP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Cs w:val="24"/>
        </w:rPr>
        <w:t xml:space="preserve">( </w:t>
      </w:r>
      <w:hyperlink r:id="rId6" w:history="1">
        <w:r w:rsidRPr="00851BFB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1167FC85" w14:textId="77777777" w:rsidR="00563437" w:rsidRDefault="00563437" w:rsidP="00563437">
      <w:pPr>
        <w:pStyle w:val="NoSpacing"/>
        <w:rPr>
          <w:rFonts w:cs="Times New Roman"/>
          <w:szCs w:val="24"/>
        </w:rPr>
      </w:pPr>
    </w:p>
    <w:p w14:paraId="5D4F2792" w14:textId="77777777" w:rsidR="00563437" w:rsidRDefault="00563437" w:rsidP="00563437">
      <w:pPr>
        <w:pStyle w:val="NoSpacing"/>
        <w:rPr>
          <w:rFonts w:cs="Times New Roman"/>
          <w:szCs w:val="24"/>
        </w:rPr>
      </w:pPr>
    </w:p>
    <w:p w14:paraId="40AE0127" w14:textId="77777777" w:rsidR="00563437" w:rsidRDefault="00563437" w:rsidP="005634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October 2024</w:t>
      </w:r>
    </w:p>
    <w:p w14:paraId="746A0F2D" w14:textId="6E6F0B55" w:rsidR="00563437" w:rsidRPr="00563437" w:rsidRDefault="00563437" w:rsidP="00C034F0">
      <w:pPr>
        <w:pStyle w:val="NoSpacing"/>
        <w:rPr>
          <w:rFonts w:cs="Times New Roman"/>
          <w:sz w:val="22"/>
        </w:rPr>
      </w:pPr>
    </w:p>
    <w:p w14:paraId="0B08E23F" w14:textId="77777777" w:rsidR="00965567" w:rsidRPr="00735988" w:rsidRDefault="00965567" w:rsidP="00C034F0">
      <w:pPr>
        <w:pStyle w:val="NoSpacing"/>
        <w:rPr>
          <w:rFonts w:cs="Times New Roman"/>
          <w:szCs w:val="24"/>
        </w:rPr>
      </w:pPr>
    </w:p>
    <w:p w14:paraId="4ED3AFAD" w14:textId="0FA7FA6D" w:rsidR="00C034F0" w:rsidRPr="00C034F0" w:rsidRDefault="00C034F0" w:rsidP="00C034F0">
      <w:pPr>
        <w:pStyle w:val="NoSpacing"/>
        <w:rPr>
          <w:rFonts w:cs="Times New Roman"/>
          <w:szCs w:val="24"/>
        </w:rPr>
      </w:pPr>
    </w:p>
    <w:p w14:paraId="535BA5CF" w14:textId="08A61C27" w:rsidR="00C034F0" w:rsidRPr="00C034F0" w:rsidRDefault="00C034F0" w:rsidP="00F67245">
      <w:pPr>
        <w:pStyle w:val="NoSpacing"/>
        <w:rPr>
          <w:rFonts w:cs="Times New Roman"/>
          <w:szCs w:val="24"/>
        </w:rPr>
      </w:pPr>
    </w:p>
    <w:p w14:paraId="1EB19CC5" w14:textId="276EA4F4" w:rsidR="00F67245" w:rsidRPr="00F67245" w:rsidRDefault="00F67245" w:rsidP="00F67245">
      <w:pPr>
        <w:pStyle w:val="NoSpacing"/>
        <w:rPr>
          <w:rFonts w:cs="Times New Roman"/>
          <w:szCs w:val="24"/>
        </w:rPr>
      </w:pPr>
    </w:p>
    <w:p w14:paraId="3B229D7D" w14:textId="4B72FC9C" w:rsidR="00F67245" w:rsidRPr="00F67245" w:rsidRDefault="00F67245" w:rsidP="00F67245">
      <w:pPr>
        <w:pStyle w:val="NoSpacing"/>
        <w:rPr>
          <w:rFonts w:cs="Times New Roman"/>
          <w:szCs w:val="24"/>
        </w:rPr>
      </w:pPr>
    </w:p>
    <w:p w14:paraId="3E544660" w14:textId="70BA61E8" w:rsidR="00F67245" w:rsidRPr="00F67245" w:rsidRDefault="00F67245" w:rsidP="00F67245">
      <w:pPr>
        <w:pStyle w:val="NoSpacing"/>
        <w:rPr>
          <w:rFonts w:cs="Times New Roman"/>
          <w:szCs w:val="24"/>
        </w:rPr>
      </w:pPr>
    </w:p>
    <w:p w14:paraId="0AE43CB6" w14:textId="7062C20D" w:rsidR="00F67245" w:rsidRPr="00F67245" w:rsidRDefault="00F67245" w:rsidP="009139A6">
      <w:pPr>
        <w:pStyle w:val="NoSpacing"/>
        <w:rPr>
          <w:rFonts w:cs="Times New Roman"/>
          <w:szCs w:val="24"/>
        </w:rPr>
      </w:pPr>
    </w:p>
    <w:sectPr w:rsidR="00F67245" w:rsidRPr="00F672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FE161" w14:textId="77777777" w:rsidR="00C70EDD" w:rsidRDefault="00C70EDD" w:rsidP="009139A6">
      <w:r>
        <w:separator/>
      </w:r>
    </w:p>
  </w:endnote>
  <w:endnote w:type="continuationSeparator" w:id="0">
    <w:p w14:paraId="7AAB7928" w14:textId="77777777" w:rsidR="00C70EDD" w:rsidRDefault="00C70E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A6A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C85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772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A66E74" w14:textId="77777777" w:rsidR="00C70EDD" w:rsidRDefault="00C70EDD" w:rsidP="009139A6">
      <w:r>
        <w:separator/>
      </w:r>
    </w:p>
  </w:footnote>
  <w:footnote w:type="continuationSeparator" w:id="0">
    <w:p w14:paraId="4641A8EC" w14:textId="77777777" w:rsidR="00C70EDD" w:rsidRDefault="00C70E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20D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FE3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02E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EDD"/>
    <w:rsid w:val="000666E0"/>
    <w:rsid w:val="002510B7"/>
    <w:rsid w:val="00270799"/>
    <w:rsid w:val="003634FA"/>
    <w:rsid w:val="0039700F"/>
    <w:rsid w:val="003A4F3D"/>
    <w:rsid w:val="005572C9"/>
    <w:rsid w:val="00563437"/>
    <w:rsid w:val="00580CC7"/>
    <w:rsid w:val="005C130B"/>
    <w:rsid w:val="00735988"/>
    <w:rsid w:val="00826F5C"/>
    <w:rsid w:val="009139A6"/>
    <w:rsid w:val="009411C2"/>
    <w:rsid w:val="009448BB"/>
    <w:rsid w:val="00947624"/>
    <w:rsid w:val="00965567"/>
    <w:rsid w:val="00A3176C"/>
    <w:rsid w:val="00A52222"/>
    <w:rsid w:val="00AE65F8"/>
    <w:rsid w:val="00B946B6"/>
    <w:rsid w:val="00BA00AB"/>
    <w:rsid w:val="00C034F0"/>
    <w:rsid w:val="00C70EDD"/>
    <w:rsid w:val="00C71834"/>
    <w:rsid w:val="00CB4ED9"/>
    <w:rsid w:val="00E61DA6"/>
    <w:rsid w:val="00EB3209"/>
    <w:rsid w:val="00F41096"/>
    <w:rsid w:val="00F5287F"/>
    <w:rsid w:val="00F6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A405C"/>
  <w15:chartTrackingRefBased/>
  <w15:docId w15:val="{C8049D22-FD1D-4899-871C-2911E931A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672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72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336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2024-10-29T10:37:00Z</dcterms:created>
  <dcterms:modified xsi:type="dcterms:W3CDTF">2024-10-29T16:32:00Z</dcterms:modified>
</cp:coreProperties>
</file>